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1A4BE" w14:textId="77777777" w:rsidR="006A63B5" w:rsidRDefault="006A63B5" w:rsidP="006A63B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OKYNTON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d.1412)</w:t>
      </w:r>
    </w:p>
    <w:p w14:paraId="7C29F9F7" w14:textId="77777777" w:rsidR="006A63B5" w:rsidRDefault="006A63B5" w:rsidP="006A63B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71677CFA" w14:textId="77777777" w:rsidR="006A63B5" w:rsidRDefault="006A63B5" w:rsidP="006A63B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A327397" w14:textId="77777777" w:rsidR="006A63B5" w:rsidRDefault="006A63B5" w:rsidP="006A63B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C892991" w14:textId="77777777" w:rsidR="006A63B5" w:rsidRDefault="006A63B5" w:rsidP="006A63B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Aug.1412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50C84FA" w14:textId="77777777" w:rsidR="006A63B5" w:rsidRDefault="006A63B5" w:rsidP="006A63B5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p.257)</w:t>
      </w:r>
    </w:p>
    <w:p w14:paraId="2C565AD7" w14:textId="77777777" w:rsidR="006A63B5" w:rsidRDefault="006A63B5" w:rsidP="006A63B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Sep.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07E7B2CA" w14:textId="77777777" w:rsidR="006A63B5" w:rsidRDefault="006A63B5" w:rsidP="006A63B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EC2AA33" w14:textId="77777777" w:rsidR="006A63B5" w:rsidRDefault="006A63B5" w:rsidP="006A63B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D0856EB" w14:textId="77777777" w:rsidR="006A63B5" w:rsidRDefault="006A63B5" w:rsidP="006A63B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April 2023</w:t>
      </w:r>
    </w:p>
    <w:p w14:paraId="2BA24C9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3D041" w14:textId="77777777" w:rsidR="006A63B5" w:rsidRDefault="006A63B5" w:rsidP="009139A6">
      <w:r>
        <w:separator/>
      </w:r>
    </w:p>
  </w:endnote>
  <w:endnote w:type="continuationSeparator" w:id="0">
    <w:p w14:paraId="56CA769B" w14:textId="77777777" w:rsidR="006A63B5" w:rsidRDefault="006A63B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235E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8124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21AA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1994C" w14:textId="77777777" w:rsidR="006A63B5" w:rsidRDefault="006A63B5" w:rsidP="009139A6">
      <w:r>
        <w:separator/>
      </w:r>
    </w:p>
  </w:footnote>
  <w:footnote w:type="continuationSeparator" w:id="0">
    <w:p w14:paraId="7609C00E" w14:textId="77777777" w:rsidR="006A63B5" w:rsidRDefault="006A63B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FFB8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694A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7623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3B5"/>
    <w:rsid w:val="000666E0"/>
    <w:rsid w:val="002510B7"/>
    <w:rsid w:val="005C130B"/>
    <w:rsid w:val="006A63B5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DEA99B"/>
  <w15:chartTrackingRefBased/>
  <w15:docId w15:val="{2B27F489-5972-45C3-A227-987184FD4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63B5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2023-05-10T18:57:00Z</dcterms:created>
  <dcterms:modified xsi:type="dcterms:W3CDTF">2023-05-10T18:58:00Z</dcterms:modified>
</cp:coreProperties>
</file>